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F0FB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6E3D">
        <w:trPr>
          <w:trHeight w:val="761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56E3D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6E3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E3D" w:rsidRPr="00456E3D" w:rsidRDefault="00456E3D" w:rsidP="00456E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ยนอก) ในการให้บริการตามภารกิจของ</w:t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าน และการพัฒนาคุณภาพการให้บริกา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56E3D"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614B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56E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456E3D" w:rsidRDefault="002F054A" w:rsidP="00456E3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90DF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นางภัทรพ</w:t>
            </w:r>
            <w:r w:rsidR="00456E3D"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  โอฬารพุฒิกร</w:t>
            </w:r>
          </w:p>
          <w:p w:rsidR="006C7B37" w:rsidRPr="00456E3D" w:rsidRDefault="00456E3D" w:rsidP="00456E3D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นางสาวศิริพร  กิตติวรา</w:t>
            </w:r>
            <w:r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6E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614B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02-610-5240</w:t>
            </w:r>
          </w:p>
          <w:p w:rsidR="00456E3D" w:rsidRPr="00335345" w:rsidRDefault="00456E3D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5327</w:t>
            </w:r>
            <w:r w:rsidRPr="00712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456E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56E3D" w:rsidRDefault="00456E3D" w:rsidP="00456E3D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456E3D" w:rsidRDefault="00456E3D" w:rsidP="00456E3D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456E3D" w:rsidRDefault="00456E3D" w:rsidP="00456E3D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456E3D" w:rsidRDefault="00456E3D" w:rsidP="00456E3D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เจ้าหน้าที่ให้บริการด้วยความสุภาพ มีกัลยาณมิตร/อัธยาศัยดี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เจ้าหน้าที่ให้บริการด้วยความรวดเร็ว อำนวยความสะดวก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(3)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เจ้าหน้าที่ดูแลเอาใจใส่ กระตือรือร้น เต็มใจให้บริการ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(4)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เจ้าหน้าที่ให้คำแนะนำ และตอบข้อซักถามได้เป็นอย่างดี</w:t>
            </w:r>
          </w:p>
          <w:p w:rsidR="00456E3D" w:rsidRDefault="00456E3D" w:rsidP="00456E3D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</w:t>
            </w:r>
            <w:r w:rsidR="00D9767F" w:rsidRPr="00D976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ได้รับการบริการตรงตามความต้องการ (ถูกต้องและครบถ้วน)</w:t>
            </w:r>
            <w:r w:rsidR="00D976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E379B3" w:rsidRPr="00456E3D" w:rsidRDefault="00456E3D" w:rsidP="00456E3D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1D0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ชื่องาน</w:t>
            </w:r>
            <w:r w:rsidRPr="004A14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บริการ เรื่อง </w:t>
            </w:r>
            <w:r w:rsidRPr="004A14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การจัดการฝึกอบรมหลักสูตร “การบริหารงานอุดมศึกษาสายสนับสนุนระดับสูง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A14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(นบสส.)” รุ่นที่ 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2F054A" w:rsidRPr="003B7C5A" w:rsidTr="00F37E68">
        <w:trPr>
          <w:gridAfter w:val="1"/>
          <w:wAfter w:w="6" w:type="dxa"/>
          <w:trHeight w:val="1976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344"/>
            </w:tblGrid>
            <w:tr w:rsidR="00A155E3" w:rsidRPr="003B7C5A" w:rsidTr="00F37E68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Pr="00F01F4C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</w:t>
                  </w:r>
                  <w:r>
                    <w:rPr>
                      <w:rFonts w:ascii="TH SarabunPSK" w:hAnsi="TH SarabunPSK" w:cs="TH SarabunPSK" w:hint="cs"/>
                      <w:spacing w:val="2"/>
                      <w:sz w:val="30"/>
                      <w:szCs w:val="30"/>
                      <w:cs/>
                    </w:rPr>
                    <w:t>ย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456E3D" w:rsidRPr="003B7C5A" w:rsidTr="00F37E68">
              <w:trPr>
                <w:trHeight w:val="1678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Pr="00F01F4C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D73EC7" w:rsidRPr="00DE6CC4" w:rsidRDefault="00F37E6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D73EC7">
        <w:trPr>
          <w:gridAfter w:val="1"/>
          <w:wAfter w:w="6" w:type="dxa"/>
          <w:trHeight w:val="3218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56E3D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56E3D" w:rsidRPr="00617889" w:rsidRDefault="00456E3D" w:rsidP="00456E3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76" w:type="dxa"/>
                </w:tcPr>
                <w:p w:rsidR="00456E3D" w:rsidRPr="0056202A" w:rsidRDefault="00456E3D" w:rsidP="00456E3D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6202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56E3D" w:rsidRPr="00AC4F8B" w:rsidRDefault="00456E3D" w:rsidP="00456E3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6202A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12ED" w:rsidRDefault="00550802" w:rsidP="00456E3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456E3D" w:rsidRDefault="00550802" w:rsidP="007C62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7C62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550802" w:rsidP="007C62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  <w:r w:rsidR="007C62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550802" w:rsidP="007C62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7C62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  <w:r w:rsidR="00624F9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6202A" w:rsidRPr="0056202A" w:rsidRDefault="0056202A" w:rsidP="0056202A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1.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ได้มีการวิเคราะห์ข้อมูลการให้บริการของแต่ละกลุ่มงานเกี่ยวกับ</w:t>
            </w:r>
            <w:r w:rsidRPr="00CD63B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ผู้รับบริการหรือผู้ที่มีส่วนได้ส่วน</w:t>
            </w:r>
            <w:r w:rsidRPr="00CD63B1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เสีย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</w:t>
            </w:r>
            <w:r w:rsidRPr="007735D0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ในการปฏิบัติงานตามภารกิจของสำนัก</w:t>
            </w:r>
            <w:r w:rsidRPr="007735D0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แล้ว</w:t>
            </w:r>
            <w:r w:rsidRPr="00773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โดยเลือก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โครงการพัฒนาบุคลากร 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การจัดการฝึกอบรมหลักสูตร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</w:t>
            </w:r>
            <w:r w:rsidRPr="00F451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“การบริหารงานอุดมศึกษาสายสนับ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สนุนระดับสูง (นบสส.)” รุ่นที่ 18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ซึ่งกำหนดจัดฝึกอบรมระหว่างวันที่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 - 28 ธันวาคม 2561 มาวัดความพึงพอใจเกี่ยวกับ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กระบวนการ ขั้นตอนการให้บริการ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เนื่องจากการจัด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ผู้บริหารมหาวิทยาลัยสายสนับสนุนระดับสูง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เป็นภารกิจของสำนักฯ 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การเตรียมความพร้อม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ในการเป็นผู้บริหารระดับสูงสายสนับสนุน ให้กับผู้ดำรงตำแหน่งผู้อำนวยการกอง ผู้อำนวยการสำนักงานอธิการบดีหรือเทียบเท่า ให้มีความรู้พื้นฐานในงานเกี่ยวกับอุดมศึกษาอย่างต่อเนื่องและรอบด้าน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และเป็นเครือข่ายที่จะพัฒนาความร่วมมือของสถาบันอุดมศึกษา</w:t>
            </w:r>
          </w:p>
          <w:p w:rsidR="0056202A" w:rsidRPr="00CD63B1" w:rsidRDefault="0056202A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2.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ได้ดำเนินการจัดทำแบบสำรวจความพึงพอใจ ไม่พึงพอใจ ของผู้เข้ารับการอบรมฯ ในรุ่นที่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18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56202A" w:rsidRDefault="0056202A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3.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ดการฝึกอบรม ซึ่งได้สิ้นสุดแล้วเมื่อ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28 ธันวาคม 2561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0A5220" w:rsidRPr="0056202A" w:rsidRDefault="0056202A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4.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สำนักส่งเสริมและพัฒนาสมรรถนะบุคลากรได้ดำเน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ินการรวบรวมแบบสำรวจความพึงพอใจ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ไม่พึงพอใจ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ของผู้เข้ารับการฝึกอบรมการบริหารงานอุดมศึกษาสายสนับสนุนระดับสูง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(นบสส.)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รุ่นที่ 18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ซึ่งจากการวิเคราะห์ข้อมูล ได้ผลสรุปความพึงพอใจในภาพรวมคิดเป็นร้อย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ละ </w:t>
            </w:r>
            <w:r w:rsidRPr="007B5293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52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0338DA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0338DA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338DA" w:rsidRPr="007B5293" w:rsidRDefault="000338DA" w:rsidP="000338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แบบสำรวจความพึงพอใจและไม่พึงพอใจในกระบวนงานการจัดทำคำรับรองการปฏิบัติราชการฯ</w:t>
            </w:r>
          </w:p>
          <w:p w:rsidR="002F0A94" w:rsidRDefault="000338DA" w:rsidP="000338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รายงานผลการสำรวจความพึงพอใจและไม่พึงพอใจในกระบวนงานการจัดทำคำรับรองฯ</w:t>
            </w:r>
          </w:p>
          <w:p w:rsidR="000338DA" w:rsidRPr="000D55E0" w:rsidRDefault="000338DA" w:rsidP="000338D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0338DA">
              <w:rPr>
                <w:rFonts w:ascii="TH SarabunPSK" w:hAnsi="TH SarabunPSK" w:cs="TH SarabunPSK"/>
                <w:sz w:val="30"/>
                <w:szCs w:val="30"/>
                <w:cs/>
              </w:rPr>
              <w:t>3. คู่มือการปฏิบัติงานการจัดฝึกอบรม “หลักสูตรการบริหารงานอุดมศึกษาสายสนับสนุนระดับสูง (นบสส.)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37E6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5CB" w:rsidRDefault="00BB15CB">
      <w:r>
        <w:separator/>
      </w:r>
    </w:p>
  </w:endnote>
  <w:endnote w:type="continuationSeparator" w:id="0">
    <w:p w:rsidR="00BB15CB" w:rsidRDefault="00BB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5CB" w:rsidRDefault="00BB15CB">
      <w:r>
        <w:separator/>
      </w:r>
    </w:p>
  </w:footnote>
  <w:footnote w:type="continuationSeparator" w:id="0">
    <w:p w:rsidR="00BB15CB" w:rsidRDefault="00BB1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37E6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37E6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38DA"/>
    <w:rsid w:val="00036777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6186"/>
    <w:rsid w:val="0012187F"/>
    <w:rsid w:val="00130734"/>
    <w:rsid w:val="00135353"/>
    <w:rsid w:val="00154194"/>
    <w:rsid w:val="0018175B"/>
    <w:rsid w:val="00183161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13946"/>
    <w:rsid w:val="00420AFB"/>
    <w:rsid w:val="00426790"/>
    <w:rsid w:val="004306B6"/>
    <w:rsid w:val="0043284A"/>
    <w:rsid w:val="00436A70"/>
    <w:rsid w:val="00443E73"/>
    <w:rsid w:val="00447DE1"/>
    <w:rsid w:val="00453A01"/>
    <w:rsid w:val="00456E3D"/>
    <w:rsid w:val="004572D8"/>
    <w:rsid w:val="004640F2"/>
    <w:rsid w:val="00466391"/>
    <w:rsid w:val="0047528C"/>
    <w:rsid w:val="00487609"/>
    <w:rsid w:val="00490606"/>
    <w:rsid w:val="004A12ED"/>
    <w:rsid w:val="004B1D7E"/>
    <w:rsid w:val="004C3B2B"/>
    <w:rsid w:val="004C5E52"/>
    <w:rsid w:val="005047DE"/>
    <w:rsid w:val="00516FD7"/>
    <w:rsid w:val="005437F6"/>
    <w:rsid w:val="00546DE3"/>
    <w:rsid w:val="00550802"/>
    <w:rsid w:val="0056202A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4BBB"/>
    <w:rsid w:val="0061749F"/>
    <w:rsid w:val="00623624"/>
    <w:rsid w:val="00624F98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C62C8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15CB"/>
    <w:rsid w:val="00BB2E91"/>
    <w:rsid w:val="00BC4597"/>
    <w:rsid w:val="00BC5E9D"/>
    <w:rsid w:val="00BC746C"/>
    <w:rsid w:val="00C05ABF"/>
    <w:rsid w:val="00C06017"/>
    <w:rsid w:val="00C6134E"/>
    <w:rsid w:val="00C67D71"/>
    <w:rsid w:val="00C8602F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73EC7"/>
    <w:rsid w:val="00D816DE"/>
    <w:rsid w:val="00D82B80"/>
    <w:rsid w:val="00D849B7"/>
    <w:rsid w:val="00D90DFF"/>
    <w:rsid w:val="00D9767F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BF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37E68"/>
    <w:rsid w:val="00F52E7F"/>
    <w:rsid w:val="00F73062"/>
    <w:rsid w:val="00F7458E"/>
    <w:rsid w:val="00F77139"/>
    <w:rsid w:val="00F777A5"/>
    <w:rsid w:val="00F800B7"/>
    <w:rsid w:val="00FA7B8B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57F0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8771B-706B-4861-B8FC-29C9FF43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12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8</cp:revision>
  <cp:lastPrinted>2019-05-22T02:34:00Z</cp:lastPrinted>
  <dcterms:created xsi:type="dcterms:W3CDTF">2019-05-15T08:51:00Z</dcterms:created>
  <dcterms:modified xsi:type="dcterms:W3CDTF">2019-06-11T09:26:00Z</dcterms:modified>
</cp:coreProperties>
</file>